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2026-00101_02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22.04.2026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Erneuerung Bergeweg Schwebebahn, Los 2 - Ingenieurbauwerke Treppenanlagen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Erneuerung Bergeweg Schwebebahn, Los 2 - Ingenieurbauwerke Treppenanlagen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